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CD764A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7B6DA1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Soda Lime</w:t>
            </w:r>
          </w:p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D764A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CD764A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CD764A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D764A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D764A" w:rsidRPr="00387A77" w:rsidRDefault="00CD764A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</w:pPr>
            <w:r w:rsidRPr="007B6DA1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 xml:space="preserve">Soda Lime 1 kg, granular, with indicator (CO2 absorption ≥ 19.0% και </w:t>
            </w:r>
            <w:proofErr w:type="spellStart"/>
            <w:r w:rsidRPr="007B6DA1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νερό</w:t>
            </w:r>
            <w:proofErr w:type="spellEnd"/>
            <w:r w:rsidRPr="007B6DA1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Pr="007B6DA1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λιγότερο</w:t>
            </w:r>
            <w:proofErr w:type="spellEnd"/>
            <w:r w:rsidRPr="007B6DA1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 xml:space="preserve"> από  19%)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D764A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D764A" w:rsidRPr="00387A77" w:rsidRDefault="00CD764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266506"/>
    <w:rsid w:val="00274E12"/>
    <w:rsid w:val="002A55A5"/>
    <w:rsid w:val="0040325C"/>
    <w:rsid w:val="0045561E"/>
    <w:rsid w:val="004956E1"/>
    <w:rsid w:val="0057757B"/>
    <w:rsid w:val="005F039E"/>
    <w:rsid w:val="00623737"/>
    <w:rsid w:val="006B2E86"/>
    <w:rsid w:val="00774E8F"/>
    <w:rsid w:val="0080306A"/>
    <w:rsid w:val="0086171E"/>
    <w:rsid w:val="009B7A50"/>
    <w:rsid w:val="00A931C7"/>
    <w:rsid w:val="00AA60B8"/>
    <w:rsid w:val="00B2428C"/>
    <w:rsid w:val="00B2469E"/>
    <w:rsid w:val="00B63D3E"/>
    <w:rsid w:val="00BE663F"/>
    <w:rsid w:val="00C13B8A"/>
    <w:rsid w:val="00C576E0"/>
    <w:rsid w:val="00C906AE"/>
    <w:rsid w:val="00CA1511"/>
    <w:rsid w:val="00CD764A"/>
    <w:rsid w:val="00CF4612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0</TotalTime>
  <Pages>1</Pages>
  <Words>41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2025-10-17T12:01:00Z</dcterms:created>
  <dcterms:modified xsi:type="dcterms:W3CDTF">2025-10-17T12:04:00Z</dcterms:modified>
</cp:coreProperties>
</file>